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746BF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CHAMBERLAYN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4B1EA26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87088B2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10390D27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77BA47A3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Margery(q.v.).</w:t>
      </w:r>
    </w:p>
    <w:p w14:paraId="405B3A71" w14:textId="77777777" w:rsidR="0005511F" w:rsidRDefault="0005511F" w:rsidP="0005511F">
      <w:pPr>
        <w:pStyle w:val="NoSpacing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06DDCF34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0662C2AE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15D336F3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Mar.1432</w:t>
      </w:r>
      <w:r>
        <w:rPr>
          <w:rFonts w:cs="Times New Roman"/>
          <w:szCs w:val="24"/>
        </w:rPr>
        <w:tab/>
        <w:t xml:space="preserve">Gift of his goods and chattels to Margery and Geoffrey </w:t>
      </w:r>
      <w:proofErr w:type="spellStart"/>
      <w:r>
        <w:rPr>
          <w:rFonts w:cs="Times New Roman"/>
          <w:szCs w:val="24"/>
        </w:rPr>
        <w:t>Chittok</w:t>
      </w:r>
      <w:proofErr w:type="spellEnd"/>
      <w:r>
        <w:rPr>
          <w:rFonts w:cs="Times New Roman"/>
          <w:szCs w:val="24"/>
        </w:rPr>
        <w:t xml:space="preserve"> of London,</w:t>
      </w:r>
    </w:p>
    <w:p w14:paraId="62EFC26B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draper(q.v.).    (ibid.)</w:t>
      </w:r>
    </w:p>
    <w:p w14:paraId="23028147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322644AE" w14:textId="77777777" w:rsidR="0005511F" w:rsidRDefault="0005511F" w:rsidP="0005511F">
      <w:pPr>
        <w:pStyle w:val="NoSpacing"/>
        <w:rPr>
          <w:rFonts w:cs="Times New Roman"/>
          <w:szCs w:val="24"/>
        </w:rPr>
      </w:pPr>
    </w:p>
    <w:p w14:paraId="0125906C" w14:textId="77777777" w:rsidR="0005511F" w:rsidRDefault="0005511F" w:rsidP="000551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2024</w:t>
      </w:r>
    </w:p>
    <w:p w14:paraId="267FB5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44442" w14:textId="77777777" w:rsidR="0005511F" w:rsidRDefault="0005511F" w:rsidP="009139A6">
      <w:r>
        <w:separator/>
      </w:r>
    </w:p>
  </w:endnote>
  <w:endnote w:type="continuationSeparator" w:id="0">
    <w:p w14:paraId="0102CA10" w14:textId="77777777" w:rsidR="0005511F" w:rsidRDefault="000551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6A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222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741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E5301" w14:textId="77777777" w:rsidR="0005511F" w:rsidRDefault="0005511F" w:rsidP="009139A6">
      <w:r>
        <w:separator/>
      </w:r>
    </w:p>
  </w:footnote>
  <w:footnote w:type="continuationSeparator" w:id="0">
    <w:p w14:paraId="5759578B" w14:textId="77777777" w:rsidR="0005511F" w:rsidRDefault="000551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24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927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423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1F"/>
    <w:rsid w:val="0005511F"/>
    <w:rsid w:val="000666E0"/>
    <w:rsid w:val="002510B7"/>
    <w:rsid w:val="00270799"/>
    <w:rsid w:val="005C130B"/>
    <w:rsid w:val="006802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2B9D1"/>
  <w15:chartTrackingRefBased/>
  <w15:docId w15:val="{F26AB23D-3496-4C8F-B8A1-A606F346D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2024-06-25T06:55:00Z</dcterms:created>
  <dcterms:modified xsi:type="dcterms:W3CDTF">2024-06-25T06:56:00Z</dcterms:modified>
</cp:coreProperties>
</file>